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A6DE3" w14:textId="77777777" w:rsidR="00373B17" w:rsidRDefault="00373B17" w:rsidP="00373B17">
      <w:pPr>
        <w:pStyle w:val="NoSpacing"/>
      </w:pPr>
      <w:r>
        <w:rPr>
          <w:u w:val="single"/>
        </w:rPr>
        <w:t>Oliver ROBERT</w:t>
      </w:r>
      <w:r>
        <w:t xml:space="preserve">   </w:t>
      </w:r>
      <w:proofErr w:type="gramStart"/>
      <w:r>
        <w:t xml:space="preserve">   (</w:t>
      </w:r>
      <w:proofErr w:type="gramEnd"/>
      <w:r>
        <w:t>d.ca.1427)</w:t>
      </w:r>
    </w:p>
    <w:p w14:paraId="307661A7" w14:textId="77777777" w:rsidR="00373B17" w:rsidRDefault="00373B17" w:rsidP="00373B17">
      <w:pPr>
        <w:pStyle w:val="NoSpacing"/>
      </w:pPr>
    </w:p>
    <w:p w14:paraId="488D0262" w14:textId="77777777" w:rsidR="00373B17" w:rsidRDefault="00373B17" w:rsidP="00373B17">
      <w:pPr>
        <w:pStyle w:val="NoSpacing"/>
      </w:pPr>
    </w:p>
    <w:p w14:paraId="64A144B6" w14:textId="77777777" w:rsidR="00373B17" w:rsidRDefault="00373B17" w:rsidP="00373B17">
      <w:pPr>
        <w:pStyle w:val="NoSpacing"/>
      </w:pPr>
      <w:r>
        <w:t>14 Feb.1427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 of Norfolk.</w:t>
      </w:r>
    </w:p>
    <w:p w14:paraId="19D5F587" w14:textId="77777777" w:rsidR="00373B17" w:rsidRDefault="00373B17" w:rsidP="00373B17">
      <w:pPr>
        <w:pStyle w:val="NoSpacing"/>
      </w:pPr>
      <w:r>
        <w:tab/>
      </w:r>
      <w:r>
        <w:tab/>
        <w:t>(C.F.R. 1422-30 p.137)</w:t>
      </w:r>
    </w:p>
    <w:p w14:paraId="4038F5BD" w14:textId="77777777" w:rsidR="00373B17" w:rsidRDefault="00373B17" w:rsidP="00373B17">
      <w:pPr>
        <w:pStyle w:val="NoSpacing"/>
      </w:pPr>
    </w:p>
    <w:p w14:paraId="64382841" w14:textId="77777777" w:rsidR="00373B17" w:rsidRDefault="00373B17" w:rsidP="00373B17">
      <w:pPr>
        <w:pStyle w:val="NoSpacing"/>
      </w:pPr>
    </w:p>
    <w:p w14:paraId="596D2239" w14:textId="77777777" w:rsidR="00373B17" w:rsidRDefault="00373B17" w:rsidP="00373B17">
      <w:pPr>
        <w:pStyle w:val="NoSpacing"/>
      </w:pPr>
      <w:r>
        <w:t>22 February 2024</w:t>
      </w:r>
    </w:p>
    <w:p w14:paraId="360AE1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16A76" w14:textId="77777777" w:rsidR="00373B17" w:rsidRDefault="00373B17" w:rsidP="009139A6">
      <w:r>
        <w:separator/>
      </w:r>
    </w:p>
  </w:endnote>
  <w:endnote w:type="continuationSeparator" w:id="0">
    <w:p w14:paraId="6FEBBB0A" w14:textId="77777777" w:rsidR="00373B17" w:rsidRDefault="00373B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FD7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CF0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34C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BA2F7" w14:textId="77777777" w:rsidR="00373B17" w:rsidRDefault="00373B17" w:rsidP="009139A6">
      <w:r>
        <w:separator/>
      </w:r>
    </w:p>
  </w:footnote>
  <w:footnote w:type="continuationSeparator" w:id="0">
    <w:p w14:paraId="0A0814F1" w14:textId="77777777" w:rsidR="00373B17" w:rsidRDefault="00373B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C8D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739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C24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B17"/>
    <w:rsid w:val="000666E0"/>
    <w:rsid w:val="002510B7"/>
    <w:rsid w:val="00270799"/>
    <w:rsid w:val="00373B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57BB2"/>
  <w15:chartTrackingRefBased/>
  <w15:docId w15:val="{5B757570-4348-4157-A259-1DC0E1CB0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2024-04-25T19:37:00Z</dcterms:created>
  <dcterms:modified xsi:type="dcterms:W3CDTF">2024-04-25T19:37:00Z</dcterms:modified>
</cp:coreProperties>
</file>